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2B0BB" w14:textId="77777777" w:rsidR="00535962" w:rsidRPr="00F7167E" w:rsidRDefault="00FA2AFA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89DE82" wp14:editId="732A2BC4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B07F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89DE8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2B4B07F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33DDF8DD" wp14:editId="65A0F71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34587D" wp14:editId="5233AE8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4F78A3" w14:textId="77777777" w:rsidR="0026335F" w:rsidRPr="0026335F" w:rsidRDefault="00D4177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4587D"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7E4F78A3" w14:textId="77777777" w:rsidR="0026335F" w:rsidRPr="0026335F" w:rsidRDefault="00C434E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BAE894" wp14:editId="54793B73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7731983" w14:textId="77777777"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C034F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AE894"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7731983" w14:textId="77777777"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2C034F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EA81C5" wp14:editId="448137FC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2E6FB5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9BBD1C8" wp14:editId="756BC749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A81C5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2E6FB5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9BBD1C8" wp14:editId="756BC749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E82B3D2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C4D9B16" wp14:editId="38435AF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7F59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4177D">
                              <w:fldChar w:fldCharType="begin"/>
                            </w:r>
                            <w:r w:rsidR="00D4177D">
                              <w:instrText xml:space="preserve"> NUMPAGES   \* MERGEFORMAT </w:instrText>
                            </w:r>
                            <w:r w:rsidR="00D4177D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4177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D9B16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3627F59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73980D6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062DAC" wp14:editId="0712D4D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63A46" w14:textId="77777777" w:rsidR="002E1412" w:rsidRPr="002E1412" w:rsidRDefault="00D4177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62DAC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71463A46" w14:textId="77777777" w:rsidR="002E1412" w:rsidRPr="002E1412" w:rsidRDefault="00C434E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410943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B11FEC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87BD5CE" wp14:editId="41C6254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F4AE6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BD5CE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DF4AE6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C68168C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915F9F" wp14:editId="090E4B8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4D96F" w14:textId="77777777" w:rsidR="002E1412" w:rsidRPr="002E1412" w:rsidRDefault="00D4177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15F9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6F44D96F" w14:textId="77777777" w:rsidR="002E1412" w:rsidRPr="002E1412" w:rsidRDefault="00C434E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035D52D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C3FCA6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645C8D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E35962C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8CF022E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89383A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4868467" w14:textId="77777777" w:rsidTr="00E82502">
        <w:trPr>
          <w:cantSplit/>
          <w:trHeight w:val="440"/>
        </w:trPr>
        <w:tc>
          <w:tcPr>
            <w:tcW w:w="9252" w:type="dxa"/>
          </w:tcPr>
          <w:p w14:paraId="5E2DF7C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B56F76D" w14:textId="77777777" w:rsidTr="00E82502">
        <w:trPr>
          <w:cantSplit/>
          <w:trHeight w:val="440"/>
        </w:trPr>
        <w:tc>
          <w:tcPr>
            <w:tcW w:w="9252" w:type="dxa"/>
          </w:tcPr>
          <w:p w14:paraId="57921C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96C74E0" w14:textId="77777777" w:rsidTr="00E82502">
        <w:trPr>
          <w:cantSplit/>
          <w:trHeight w:val="440"/>
        </w:trPr>
        <w:tc>
          <w:tcPr>
            <w:tcW w:w="9252" w:type="dxa"/>
          </w:tcPr>
          <w:p w14:paraId="725EC9B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23D470D" w14:textId="77777777" w:rsidTr="00E82502">
        <w:trPr>
          <w:cantSplit/>
          <w:trHeight w:val="440"/>
        </w:trPr>
        <w:tc>
          <w:tcPr>
            <w:tcW w:w="9252" w:type="dxa"/>
          </w:tcPr>
          <w:p w14:paraId="10CC8CA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84158C8" w14:textId="77777777" w:rsidTr="00E82502">
        <w:trPr>
          <w:cantSplit/>
          <w:trHeight w:val="440"/>
        </w:trPr>
        <w:tc>
          <w:tcPr>
            <w:tcW w:w="9252" w:type="dxa"/>
          </w:tcPr>
          <w:p w14:paraId="53DB89C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374C25E" w14:textId="77777777" w:rsidTr="00E82502">
        <w:trPr>
          <w:cantSplit/>
          <w:trHeight w:val="440"/>
        </w:trPr>
        <w:tc>
          <w:tcPr>
            <w:tcW w:w="9252" w:type="dxa"/>
          </w:tcPr>
          <w:p w14:paraId="6DF7C10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4B60C1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6FB2F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D54EE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E4FB8E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1516B3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92A3B" w14:textId="77777777" w:rsidR="00D4177D" w:rsidRDefault="00D4177D" w:rsidP="001007E7">
      <w:pPr>
        <w:spacing w:after="0" w:line="240" w:lineRule="auto"/>
      </w:pPr>
      <w:r>
        <w:separator/>
      </w:r>
    </w:p>
  </w:endnote>
  <w:endnote w:type="continuationSeparator" w:id="0">
    <w:p w14:paraId="5375612B" w14:textId="77777777" w:rsidR="00D4177D" w:rsidRDefault="00D4177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D657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662A49" wp14:editId="407102EB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89C763" wp14:editId="22B30EE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92F5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B2AAF5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89C7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42C92F5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B2AAF5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4EDFD9" wp14:editId="4EEE6950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C1089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4EDFD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7C9C1089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EAAC00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7969E8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4D230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55F9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A7014F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11790" w14:textId="77777777" w:rsidR="00D4177D" w:rsidRDefault="00D4177D" w:rsidP="001007E7">
      <w:pPr>
        <w:spacing w:after="0" w:line="240" w:lineRule="auto"/>
      </w:pPr>
      <w:r>
        <w:separator/>
      </w:r>
    </w:p>
  </w:footnote>
  <w:footnote w:type="continuationSeparator" w:id="0">
    <w:p w14:paraId="36B3E7CD" w14:textId="77777777" w:rsidR="00D4177D" w:rsidRDefault="00D4177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1AFC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434E9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177D"/>
    <w:rsid w:val="00D45A3E"/>
    <w:rsid w:val="00D64696"/>
    <w:rsid w:val="00D7710E"/>
    <w:rsid w:val="00D90D49"/>
    <w:rsid w:val="00D9600B"/>
    <w:rsid w:val="00DC5D96"/>
    <w:rsid w:val="00DD4F3E"/>
    <w:rsid w:val="00E13E55"/>
    <w:rsid w:val="00E64719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201F0AB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Liber Morillo Morillo</cp:lastModifiedBy>
  <cp:revision>2</cp:revision>
  <cp:lastPrinted>2011-03-04T18:48:00Z</cp:lastPrinted>
  <dcterms:created xsi:type="dcterms:W3CDTF">2021-09-27T14:12:00Z</dcterms:created>
  <dcterms:modified xsi:type="dcterms:W3CDTF">2021-09-27T14:12:00Z</dcterms:modified>
</cp:coreProperties>
</file>